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1F" w:rsidRDefault="007E111F">
      <w:bookmarkStart w:id="0" w:name="_Hlk524395357"/>
    </w:p>
    <w:p w:rsidR="007E111F" w:rsidRDefault="007E111F"/>
    <w:p w:rsidR="007E111F" w:rsidRPr="00E704BB" w:rsidRDefault="007E111F" w:rsidP="000160B6">
      <w:pPr>
        <w:jc w:val="center"/>
      </w:pPr>
      <w:r w:rsidRPr="00242E8F">
        <w:rPr>
          <w:rFonts w:ascii="Helvetica" w:hAnsi="Helvetica"/>
          <w:b/>
          <w:i/>
          <w:noProof/>
          <w:w w:val="200"/>
          <w:sz w:val="100"/>
          <w:szCs w:val="1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alt="ata" style="width:112.5pt;height:153.5pt;visibility:visible" o:bordertopcolor="black" o:borderleftcolor="black" o:borderbottomcolor="black" o:borderrightcolor="black">
            <v:imagedata r:id="rId7" o:title=""/>
            <w10:bordertop type="thinThick" width="12"/>
            <w10:borderleft type="thinThick" width="12"/>
            <w10:borderbottom type="thickThin" width="12"/>
            <w10:borderright type="thickThin" width="12"/>
          </v:shape>
        </w:pict>
      </w:r>
    </w:p>
    <w:p w:rsidR="007E111F" w:rsidRPr="00E704BB" w:rsidRDefault="007E111F" w:rsidP="000160B6"/>
    <w:p w:rsidR="007E111F" w:rsidRPr="00E704BB" w:rsidRDefault="007E111F" w:rsidP="000160B6">
      <w:pPr>
        <w:jc w:val="center"/>
        <w:rPr>
          <w:rFonts w:ascii="Arial" w:hAnsi="Arial" w:cs="Arial"/>
          <w:sz w:val="48"/>
          <w:szCs w:val="48"/>
        </w:rPr>
      </w:pPr>
      <w:r w:rsidRPr="00E704BB">
        <w:rPr>
          <w:rFonts w:ascii="Arial" w:hAnsi="Arial" w:cs="Arial"/>
          <w:sz w:val="48"/>
          <w:szCs w:val="48"/>
        </w:rPr>
        <w:t>2025 – 2026 EĞİTİM ÖĞRETİM YILI</w:t>
      </w:r>
    </w:p>
    <w:p w:rsidR="007E111F" w:rsidRPr="00E704BB" w:rsidRDefault="007E111F" w:rsidP="000160B6">
      <w:pPr>
        <w:jc w:val="center"/>
        <w:rPr>
          <w:rFonts w:ascii="Arial" w:hAnsi="Arial" w:cs="Arial"/>
          <w:sz w:val="48"/>
          <w:szCs w:val="48"/>
        </w:rPr>
      </w:pPr>
    </w:p>
    <w:p w:rsidR="007E111F" w:rsidRPr="00E704BB" w:rsidRDefault="007E111F" w:rsidP="000160B6">
      <w:pPr>
        <w:jc w:val="center"/>
        <w:rPr>
          <w:rFonts w:ascii="Arial" w:hAnsi="Arial" w:cs="Arial"/>
          <w:sz w:val="48"/>
          <w:szCs w:val="48"/>
        </w:rPr>
      </w:pPr>
      <w:r w:rsidRPr="00E704BB">
        <w:rPr>
          <w:rFonts w:ascii="Arial" w:hAnsi="Arial" w:cs="Arial"/>
          <w:sz w:val="48"/>
          <w:szCs w:val="48"/>
        </w:rPr>
        <w:t xml:space="preserve">3/A SINIFI </w:t>
      </w:r>
    </w:p>
    <w:p w:rsidR="007E111F" w:rsidRPr="00E704BB" w:rsidRDefault="007E111F" w:rsidP="000160B6">
      <w:pPr>
        <w:jc w:val="center"/>
        <w:rPr>
          <w:rFonts w:ascii="Arial" w:hAnsi="Arial" w:cs="Arial"/>
          <w:sz w:val="48"/>
          <w:szCs w:val="48"/>
        </w:rPr>
      </w:pPr>
      <w:r w:rsidRPr="00E704BB">
        <w:rPr>
          <w:rFonts w:ascii="Arial" w:hAnsi="Arial" w:cs="Arial"/>
          <w:sz w:val="48"/>
          <w:szCs w:val="48"/>
        </w:rPr>
        <w:t>FEN BİLİMLERİ DERSİ</w:t>
      </w:r>
    </w:p>
    <w:p w:rsidR="007E111F" w:rsidRPr="00E704BB" w:rsidRDefault="007E111F" w:rsidP="000160B6">
      <w:pPr>
        <w:jc w:val="center"/>
        <w:rPr>
          <w:rFonts w:ascii="Arial" w:hAnsi="Arial" w:cs="Arial"/>
          <w:sz w:val="48"/>
          <w:szCs w:val="48"/>
        </w:rPr>
      </w:pPr>
    </w:p>
    <w:p w:rsidR="007E111F" w:rsidRPr="00E704BB" w:rsidRDefault="007E111F" w:rsidP="000160B6">
      <w:pPr>
        <w:jc w:val="center"/>
      </w:pPr>
      <w:r w:rsidRPr="00E704BB">
        <w:rPr>
          <w:rFonts w:ascii="Arial" w:hAnsi="Arial" w:cs="Arial"/>
          <w:sz w:val="48"/>
          <w:szCs w:val="48"/>
        </w:rPr>
        <w:t>ÜNİTELENDİRİLMİŞ YILLIK PLAN</w:t>
      </w:r>
      <w:r w:rsidRPr="00E704BB">
        <w:t xml:space="preserve"> </w:t>
      </w:r>
    </w:p>
    <w:p w:rsidR="007E111F" w:rsidRPr="00E704BB" w:rsidRDefault="007E111F" w:rsidP="000160B6">
      <w:pPr>
        <w:jc w:val="center"/>
        <w:sectPr w:rsidR="007E111F" w:rsidRPr="00E704BB" w:rsidSect="000160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7E111F" w:rsidRPr="00E704BB" w:rsidRDefault="007E111F" w:rsidP="000160B6">
      <w:pPr>
        <w:jc w:val="center"/>
      </w:pPr>
    </w:p>
    <w:p w:rsidR="007E111F" w:rsidRPr="00E704BB" w:rsidRDefault="007E111F" w:rsidP="000160B6">
      <w:pPr>
        <w:jc w:val="center"/>
      </w:pPr>
    </w:p>
    <w:p w:rsidR="007E111F" w:rsidRPr="00E704BB" w:rsidRDefault="007E111F" w:rsidP="00EE7465">
      <w:pPr>
        <w:jc w:val="center"/>
        <w:rPr>
          <w:rFonts w:ascii="Arial" w:hAnsi="Arial" w:cs="Arial"/>
          <w:sz w:val="32"/>
          <w:szCs w:val="32"/>
        </w:rPr>
      </w:pPr>
      <w:r w:rsidRPr="00E704BB">
        <w:rPr>
          <w:rFonts w:ascii="Arial" w:hAnsi="Arial" w:cs="Arial"/>
          <w:sz w:val="32"/>
          <w:szCs w:val="32"/>
        </w:rPr>
        <w:t>TEMA / ÜNİTE SÜRELERİ</w:t>
      </w:r>
    </w:p>
    <w:p w:rsidR="007E111F" w:rsidRPr="00E704BB" w:rsidRDefault="007E111F" w:rsidP="00EE7465">
      <w:pPr>
        <w:jc w:val="center"/>
        <w:rPr>
          <w:rFonts w:ascii="Arial" w:hAnsi="Arial" w:cs="Arial"/>
          <w:sz w:val="28"/>
          <w:szCs w:val="28"/>
        </w:rPr>
      </w:pPr>
    </w:p>
    <w:p w:rsidR="007E111F" w:rsidRPr="00E704BB" w:rsidRDefault="007E111F" w:rsidP="00EE7465">
      <w:pPr>
        <w:ind w:left="2124" w:firstLine="708"/>
        <w:rPr>
          <w:rFonts w:ascii="Arial" w:hAnsi="Arial" w:cs="Arial"/>
          <w:sz w:val="28"/>
          <w:szCs w:val="28"/>
        </w:rPr>
      </w:pPr>
      <w:r w:rsidRPr="00E704BB">
        <w:rPr>
          <w:rFonts w:ascii="Arial" w:hAnsi="Arial" w:cs="Arial"/>
          <w:sz w:val="28"/>
          <w:szCs w:val="28"/>
        </w:rPr>
        <w:t>DERS: FEN BİLİMLERİ</w:t>
      </w:r>
    </w:p>
    <w:p w:rsidR="007E111F" w:rsidRPr="00E704BB" w:rsidRDefault="007E111F" w:rsidP="00EE7465">
      <w:pPr>
        <w:rPr>
          <w:rFonts w:ascii="Arial" w:hAnsi="Arial" w:cs="Arial"/>
          <w:sz w:val="28"/>
          <w:szCs w:val="28"/>
        </w:rPr>
      </w:pPr>
    </w:p>
    <w:tbl>
      <w:tblPr>
        <w:tblW w:w="10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7E111F" w:rsidRPr="00242E8F" w:rsidTr="00242E8F">
        <w:trPr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Ünite Adı</w:t>
            </w:r>
          </w:p>
        </w:tc>
        <w:tc>
          <w:tcPr>
            <w:tcW w:w="1134" w:type="dxa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Ders Saati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EE7465">
            <w:pPr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Gezegenimizi Tanıyalım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8 Eylül 2025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26 Eylül 2025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9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EE7465">
            <w:pPr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Beş Duyumuz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29 Eylül 2025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10 Ekim 2025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6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EE7465">
            <w:pPr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Kuvveti Tanıyalım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13 Ekim 2025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21 Kasım 2025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15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EE7465">
            <w:pPr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Maddeyi Tanıyalım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24 Kasım 2025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 Ocak 2026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18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EE7465">
            <w:pPr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Çevremizdeki Işık ve Sesler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5 Ocak 2026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6 Mart 2026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21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EE7465">
            <w:pPr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Canlılar Dünyasına Yolculuk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9 Mart 2026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24 Nisan 2026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18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988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Elektrikli Araçlar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27 Nisan 2026</w:t>
            </w:r>
          </w:p>
        </w:tc>
        <w:tc>
          <w:tcPr>
            <w:tcW w:w="1842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19 Haziran 2026</w:t>
            </w: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21</w:t>
            </w:r>
          </w:p>
        </w:tc>
      </w:tr>
      <w:tr w:rsidR="007E111F" w:rsidRPr="00242E8F" w:rsidTr="00242E8F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36</w:t>
            </w:r>
          </w:p>
        </w:tc>
        <w:tc>
          <w:tcPr>
            <w:tcW w:w="3543" w:type="dxa"/>
            <w:gridSpan w:val="2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36</w:t>
            </w:r>
          </w:p>
        </w:tc>
        <w:tc>
          <w:tcPr>
            <w:tcW w:w="855" w:type="dxa"/>
            <w:vAlign w:val="center"/>
          </w:tcPr>
          <w:p w:rsidR="007E111F" w:rsidRPr="00242E8F" w:rsidRDefault="007E111F" w:rsidP="00242E8F">
            <w:pPr>
              <w:jc w:val="center"/>
              <w:rPr>
                <w:rFonts w:ascii="Arial" w:hAnsi="Arial" w:cs="Arial"/>
              </w:rPr>
            </w:pPr>
            <w:r w:rsidRPr="00242E8F">
              <w:rPr>
                <w:rFonts w:ascii="Arial" w:hAnsi="Arial" w:cs="Arial"/>
              </w:rPr>
              <w:t>108</w:t>
            </w:r>
          </w:p>
        </w:tc>
      </w:tr>
    </w:tbl>
    <w:p w:rsidR="007E111F" w:rsidRPr="00E704BB" w:rsidRDefault="007E111F" w:rsidP="00EE7465">
      <w:r w:rsidRPr="00E704BB">
        <w:br w:type="page"/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344919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8 Eylül – 12 Eylül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F.3.1.1.1. Dünya’nın şeklinin küreye benzediğinin farkına varır.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F.3.1.1.2. Dünya’nın şekliyle ilgili model hazırlar.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*Dünya’nın Şekli Nasıldır?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*Dünya’nın Yapısı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*Bölüm Değerlendirme (sayfa 22)</w:t>
            </w:r>
          </w:p>
        </w:tc>
      </w:tr>
      <w:tr w:rsidR="007E111F" w:rsidRPr="00242E8F" w:rsidTr="00242E8F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15 Eylül – 26 Eylül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Dünya’mızın Yapısı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*Dünya’mızın Katmanları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*Bölüm Değerlendirme (sayfa 30)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1.Ünite Değerlendirme8Sayfa 31)</w:t>
            </w:r>
          </w:p>
        </w:tc>
      </w:tr>
      <w:bookmarkEnd w:id="0"/>
    </w:tbl>
    <w:p w:rsidR="007E111F" w:rsidRPr="00E704BB" w:rsidRDefault="007E111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CF2C8F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29 Eylül– 10 Ekim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 Duyu Organlarımızı Tanıyalım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 Duyu Organlarımızın Görevleri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 Duyu Organlarımızın Sağlığı</w:t>
            </w:r>
          </w:p>
        </w:tc>
        <w:tc>
          <w:tcPr>
            <w:tcW w:w="1418" w:type="dxa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*Bölüm Değerlendirme (sayfa 54)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2.Ünite Değerlendirme8Sayfa 55)</w:t>
            </w:r>
          </w:p>
        </w:tc>
      </w:tr>
    </w:tbl>
    <w:p w:rsidR="007E111F" w:rsidRPr="00E704BB" w:rsidRDefault="007E111F"/>
    <w:p w:rsidR="007E111F" w:rsidRPr="00E704BB" w:rsidRDefault="007E111F"/>
    <w:p w:rsidR="007E111F" w:rsidRPr="00E704BB" w:rsidRDefault="007E111F"/>
    <w:p w:rsidR="007E111F" w:rsidRPr="00E704BB" w:rsidRDefault="007E111F"/>
    <w:p w:rsidR="007E111F" w:rsidRPr="00E704BB" w:rsidRDefault="007E111F"/>
    <w:p w:rsidR="007E111F" w:rsidRPr="00E704BB" w:rsidRDefault="007E111F"/>
    <w:p w:rsidR="007E111F" w:rsidRPr="00E704BB" w:rsidRDefault="007E111F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3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90231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7E111F" w:rsidRPr="00242E8F" w:rsidTr="00242E8F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13 Ekim – 24 Ekim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 xml:space="preserve">*Varlıkların Hareket Özellikleri 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*Bölüm Değerlendirme (sayfa 75)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 w:rsidRPr="00242E8F"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27 Ekim – 7 Kasım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*İtme ve Çekme Kuvveti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 İtme ve Çekme Kuvvetinin Cisimlere Etkisi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7E111F" w:rsidRPr="00E704BB" w:rsidRDefault="007E111F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3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0160B6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7E111F" w:rsidRPr="00242E8F" w:rsidTr="00242E8F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10 Kasım – 14 Kasım</w:t>
            </w:r>
          </w:p>
        </w:tc>
        <w:tc>
          <w:tcPr>
            <w:tcW w:w="14713" w:type="dxa"/>
            <w:gridSpan w:val="8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242E8F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7E111F" w:rsidRPr="00242E8F" w:rsidTr="00242E8F">
        <w:trPr>
          <w:trHeight w:val="21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17 Kasım – 21 Kasım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 xml:space="preserve">*Hareket Halindeki Cisimlerin Sebep Olabileceği Tehlikeler </w:t>
            </w:r>
          </w:p>
        </w:tc>
        <w:tc>
          <w:tcPr>
            <w:tcW w:w="1418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 durumlar, sürücülerin aracın kontrolünü kaybetmesi sonucunda can ve mal kayıplarının oluşması, çığ, sel vb. örnekler verilir.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88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*3.Ünite Değerlendirme (sayfa 89)</w:t>
            </w:r>
          </w:p>
        </w:tc>
      </w:tr>
    </w:tbl>
    <w:p w:rsidR="007E111F" w:rsidRPr="00E704BB" w:rsidRDefault="007E111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4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DD760B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24 Kasım – 5 Aralık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 xml:space="preserve">*Maddenin Niteleyen Özellikler 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a. Maddeyi niteleyen; Sertlik/yumuşaklık, esneklik, kırılganlık, renk, koku, tat ve pürüzlü/pürüzsüz olma durumlarına değinilir.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b. Bir yüzeyin pürüzleştirilmesi veya pürüzsüzleştirilmesini keşfetmeleri sağlanır.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c. Ders ortamına beş duyu organına hitap edecek çeşitli örnekler getirilerek deneme yoluyla fark etmeleri sağlanır.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7E111F" w:rsidRPr="00242E8F" w:rsidTr="00242E8F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8 Aralık – 19 Aralık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*Bilmediğimiz Maddelere Karşı Dikkatli Olalım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*Maddelerle Çalışırken Gerekli Güvenlik Önlemlerini Alalım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116</w:t>
            </w:r>
          </w:p>
        </w:tc>
      </w:tr>
      <w:tr w:rsidR="007E111F" w:rsidRPr="00242E8F" w:rsidTr="00242E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ARALIK - OCAK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22 Aralık – 2 Ocak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Maddenin Halleri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 xml:space="preserve">*Maddenin Halleri 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 uzaklık vb.) değinilmez.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124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*4.Ünite Değerlendirme  (sayfa 125)</w:t>
            </w:r>
          </w:p>
        </w:tc>
      </w:tr>
    </w:tbl>
    <w:p w:rsidR="007E111F" w:rsidRPr="00E704BB" w:rsidRDefault="007E111F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5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B4595A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7E111F" w:rsidRPr="00242E8F" w:rsidTr="00242E8F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5 Ocak – 9 Ocak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*Görebilmek İçin Işık Gerekli midir?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145</w:t>
            </w:r>
          </w:p>
        </w:tc>
      </w:tr>
      <w:tr w:rsidR="007E111F" w:rsidRPr="00242E8F" w:rsidTr="00242E8F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12 Ocak – 16 Ocak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*Işık Kaynakları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151</w:t>
            </w:r>
          </w:p>
        </w:tc>
      </w:tr>
      <w:tr w:rsidR="007E111F" w:rsidRPr="00242E8F" w:rsidTr="00242E8F">
        <w:trPr>
          <w:trHeight w:val="1959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242E8F">
              <w:rPr>
                <w:rFonts w:ascii="Tahoma" w:hAnsi="Tahoma" w:cs="Tahoma"/>
                <w:color w:val="FF0000"/>
                <w:sz w:val="48"/>
                <w:szCs w:val="48"/>
              </w:rPr>
              <w:t>YARIYIL TATİLİ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E111F" w:rsidRPr="00E704BB" w:rsidRDefault="007E111F" w:rsidP="00932D32"/>
    <w:p w:rsidR="007E111F" w:rsidRPr="00E704BB" w:rsidRDefault="007E111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5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CF2C8F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 –6 Şubat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*Her Sesin Bir Kaynağı Vardır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9 Şubat – 20 Şubat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F.3.5.3.2. İşitme duyusunu kullanarak ses kaynağının yaklaşıp uzaklaşması ve ses kaynağının yeri hakkında çıkarımlarda bulunur.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*Ses Kaynağının Yakınlığı, Uzaklığı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*Doğal ve Yapay Sesler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159</w:t>
            </w:r>
          </w:p>
        </w:tc>
      </w:tr>
      <w:tr w:rsidR="007E111F" w:rsidRPr="00242E8F" w:rsidTr="00242E8F">
        <w:trPr>
          <w:trHeight w:val="2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ŞUBAT-MART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23 Şubat – 6 Mart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her sesin insan kulağı tarafından işitilemeyeceğini fark eder.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 Ses Şiddeti İle İşitme Arasındaki İlişki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*Ses Şiddeti İle Uzaklık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*Şiddetli Sesle, İşitme sağlığına zarar Verir</w:t>
            </w: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169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*5.Ünite Değerlendirme (Sayfa 170)</w:t>
            </w:r>
          </w:p>
        </w:tc>
      </w:tr>
    </w:tbl>
    <w:p w:rsidR="007E111F" w:rsidRPr="00E704BB" w:rsidRDefault="007E111F" w:rsidP="00932D32"/>
    <w:p w:rsidR="007E111F" w:rsidRPr="00E704BB" w:rsidRDefault="007E111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6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DD760B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(24-25.HAFTA)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9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Çevremizdeki Varlıkları Tanıyalım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*Canlı ve Cansız Varlıklar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189</w:t>
            </w:r>
          </w:p>
        </w:tc>
      </w:tr>
      <w:bookmarkEnd w:id="6"/>
    </w:tbl>
    <w:p w:rsidR="007E111F" w:rsidRPr="00E704BB" w:rsidRDefault="007E111F" w:rsidP="00932D32"/>
    <w:p w:rsidR="007E111F" w:rsidRPr="00E704BB" w:rsidRDefault="007E111F" w:rsidP="00932D32"/>
    <w:p w:rsidR="007E111F" w:rsidRPr="00E704BB" w:rsidRDefault="007E111F" w:rsidP="00932D32"/>
    <w:p w:rsidR="007E111F" w:rsidRPr="00E704BB" w:rsidRDefault="007E111F" w:rsidP="00932D32"/>
    <w:p w:rsidR="007E111F" w:rsidRPr="00E704BB" w:rsidRDefault="007E111F" w:rsidP="00932D32"/>
    <w:p w:rsidR="007E111F" w:rsidRPr="00E704BB" w:rsidRDefault="007E111F" w:rsidP="00932D32"/>
    <w:p w:rsidR="007E111F" w:rsidRPr="00E704BB" w:rsidRDefault="007E111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6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E6625B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30 Mart-3 Nisan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* Yaşadığımız Çevre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*Yaşadığımız Çevrenin Temizliği</w:t>
            </w:r>
          </w:p>
        </w:tc>
        <w:tc>
          <w:tcPr>
            <w:tcW w:w="1418" w:type="dxa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7E111F" w:rsidRPr="00242E8F" w:rsidRDefault="007E111F" w:rsidP="00242E8F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7E111F" w:rsidRPr="00242E8F" w:rsidTr="00242E8F">
        <w:trPr>
          <w:trHeight w:val="13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(27.28.29.HAFTA)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6 -24 Nisan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242E8F">
              <w:rPr>
                <w:rFonts w:ascii="Tahoma" w:hAnsi="Tahoma" w:cs="Tahoma"/>
                <w:bCs/>
                <w:sz w:val="16"/>
                <w:szCs w:val="16"/>
              </w:rPr>
              <w:t>Doğal ve Yapay Çevre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*Doğal Çevrenin Canlılar İçin Önemi</w:t>
            </w:r>
          </w:p>
        </w:tc>
        <w:tc>
          <w:tcPr>
            <w:tcW w:w="1418" w:type="dxa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7E111F" w:rsidRPr="00242E8F" w:rsidRDefault="007E111F" w:rsidP="00242E8F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242E8F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205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*6.Ünite Değerlendirme  (sayfa 206)</w:t>
            </w:r>
          </w:p>
        </w:tc>
      </w:tr>
    </w:tbl>
    <w:p w:rsidR="007E111F" w:rsidRPr="00E704BB" w:rsidRDefault="007E111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7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7053EA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27 Nisan– 7 Mayıs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Elektrikli Araç-Gereçler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 xml:space="preserve">* Günlük Yaşamımızda Elektriğin Kullanım Alanları 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sayfa-223</w:t>
            </w:r>
          </w:p>
        </w:tc>
      </w:tr>
      <w:tr w:rsidR="007E111F" w:rsidRPr="00242E8F" w:rsidTr="00242E8F">
        <w:trPr>
          <w:trHeight w:val="25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11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 xml:space="preserve">* Çevremizdeki Farklı Elektrik Kaynakları 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sayfa-233</w:t>
            </w:r>
          </w:p>
        </w:tc>
      </w:tr>
    </w:tbl>
    <w:p w:rsidR="007E111F" w:rsidRPr="00E704BB" w:rsidRDefault="007E111F"/>
    <w:p w:rsidR="007E111F" w:rsidRPr="00E704BB" w:rsidRDefault="007E111F"/>
    <w:p w:rsidR="007E111F" w:rsidRPr="00E704BB" w:rsidRDefault="007E111F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E111F" w:rsidRPr="00242E8F" w:rsidTr="00242E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242E8F">
              <w:rPr>
                <w:rFonts w:ascii="Tahoma" w:hAnsi="Tahoma" w:cs="Tahoma"/>
                <w:b/>
                <w:sz w:val="16"/>
                <w:szCs w:val="16"/>
              </w:rPr>
              <w:t>Ünite No: 7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7053EA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E111F" w:rsidRPr="00242E8F" w:rsidTr="00242E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E111F" w:rsidRPr="00242E8F" w:rsidTr="00242E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111F" w:rsidRPr="00242E8F" w:rsidTr="00242E8F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(34-35-36.HAFTA)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1–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242E8F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7E111F" w:rsidRPr="00242E8F" w:rsidRDefault="007E111F" w:rsidP="00242E8F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Fen Bilimleri Ders Kitabımız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E111F" w:rsidRPr="00242E8F" w:rsidRDefault="007E111F" w:rsidP="00242E8F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:rsidR="007E111F" w:rsidRPr="00242E8F" w:rsidRDefault="007E111F" w:rsidP="00242E8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  <w:tr w:rsidR="007E111F" w:rsidRPr="00242E8F" w:rsidTr="00242E8F">
        <w:trPr>
          <w:trHeight w:val="16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22-26 Haziran</w:t>
            </w:r>
          </w:p>
        </w:tc>
        <w:tc>
          <w:tcPr>
            <w:tcW w:w="425" w:type="dxa"/>
            <w:textDirection w:val="btLr"/>
            <w:vAlign w:val="center"/>
          </w:tcPr>
          <w:p w:rsidR="007E111F" w:rsidRPr="00242E8F" w:rsidRDefault="007E111F" w:rsidP="00242E8F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42E8F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:rsidR="007E111F" w:rsidRPr="00242E8F" w:rsidRDefault="007E111F" w:rsidP="00242E8F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42E8F"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bookmarkEnd w:id="7"/>
    </w:tbl>
    <w:p w:rsidR="007E111F" w:rsidRPr="00E704BB" w:rsidRDefault="007E111F" w:rsidP="00932D32"/>
    <w:p w:rsidR="007E111F" w:rsidRPr="00E704BB" w:rsidRDefault="007E111F" w:rsidP="00932D32">
      <w:r w:rsidRPr="00E704BB">
        <w:t>………………………</w:t>
      </w:r>
    </w:p>
    <w:p w:rsidR="007E111F" w:rsidRPr="00E704BB" w:rsidRDefault="007E111F" w:rsidP="008326D4">
      <w:pPr>
        <w:spacing w:after="0"/>
        <w:rPr>
          <w:rFonts w:ascii="Tahoma" w:hAnsi="Tahoma" w:cs="Tahoma"/>
          <w:sz w:val="18"/>
          <w:szCs w:val="18"/>
        </w:rPr>
      </w:pPr>
      <w:r w:rsidRPr="00E704BB">
        <w:rPr>
          <w:rFonts w:ascii="Tahoma" w:hAnsi="Tahoma" w:cs="Tahoma"/>
          <w:sz w:val="18"/>
          <w:szCs w:val="18"/>
        </w:rPr>
        <w:t xml:space="preserve">Sınıf Öğretmeni    </w:t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  <w:t xml:space="preserve">         OLUR</w:t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</w:p>
    <w:p w:rsidR="007E111F" w:rsidRPr="00E704BB" w:rsidRDefault="007E111F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E704BB">
        <w:rPr>
          <w:rFonts w:ascii="Tahoma" w:hAnsi="Tahoma" w:cs="Tahoma"/>
          <w:sz w:val="18"/>
          <w:szCs w:val="18"/>
        </w:rPr>
        <w:t>…./09/2025</w:t>
      </w:r>
    </w:p>
    <w:p w:rsidR="007E111F" w:rsidRPr="00E704BB" w:rsidRDefault="007E111F" w:rsidP="008326D4">
      <w:pPr>
        <w:rPr>
          <w:rFonts w:ascii="Tahoma" w:hAnsi="Tahoma" w:cs="Tahoma"/>
          <w:sz w:val="18"/>
          <w:szCs w:val="18"/>
        </w:rPr>
      </w:pP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  <w:r w:rsidRPr="00E704BB">
        <w:rPr>
          <w:rFonts w:ascii="Tahoma" w:hAnsi="Tahoma" w:cs="Tahoma"/>
          <w:sz w:val="18"/>
          <w:szCs w:val="18"/>
        </w:rPr>
        <w:tab/>
      </w:r>
    </w:p>
    <w:p w:rsidR="007E111F" w:rsidRPr="00F11DDD" w:rsidRDefault="007E111F" w:rsidP="00A11002">
      <w:pPr>
        <w:ind w:left="6372" w:firstLine="708"/>
      </w:pPr>
      <w:r w:rsidRPr="00E704BB"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sectPr w:rsidR="007E111F" w:rsidRPr="00F11DDD" w:rsidSect="000160B6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11F" w:rsidRDefault="007E111F" w:rsidP="008D6516">
      <w:pPr>
        <w:spacing w:after="0" w:line="240" w:lineRule="auto"/>
      </w:pPr>
      <w:r>
        <w:separator/>
      </w:r>
    </w:p>
  </w:endnote>
  <w:endnote w:type="continuationSeparator" w:id="0">
    <w:p w:rsidR="007E111F" w:rsidRDefault="007E111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1F" w:rsidRDefault="007E11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1F" w:rsidRDefault="007E11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1F" w:rsidRDefault="007E11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11F" w:rsidRDefault="007E111F" w:rsidP="008D6516">
      <w:pPr>
        <w:spacing w:after="0" w:line="240" w:lineRule="auto"/>
      </w:pPr>
      <w:r>
        <w:separator/>
      </w:r>
    </w:p>
  </w:footnote>
  <w:footnote w:type="continuationSeparator" w:id="0">
    <w:p w:rsidR="007E111F" w:rsidRDefault="007E111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1F" w:rsidRDefault="007E11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35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452"/>
      <w:gridCol w:w="4677"/>
      <w:gridCol w:w="5387"/>
      <w:gridCol w:w="4111"/>
    </w:tblGrid>
    <w:tr w:rsidR="007E111F" w:rsidRPr="00242E8F" w:rsidTr="00242E8F">
      <w:trPr>
        <w:trHeight w:val="1124"/>
      </w:trPr>
      <w:tc>
        <w:tcPr>
          <w:tcW w:w="1560" w:type="dxa"/>
          <w:vAlign w:val="center"/>
        </w:tcPr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  <w:jc w:val="center"/>
          </w:pPr>
          <w:r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4" o:spid="_x0000_s2049" type="#_x0000_t75" style="position:absolute;left:0;text-align:left;margin-left:7.8pt;margin-top:-2.2pt;width:42.6pt;height:42.6pt;z-index:251660288;visibility:visible" o:allowoverlap="f">
                <v:imagedata r:id="rId1" o:title=""/>
              </v:shape>
            </w:pict>
          </w:r>
        </w:p>
      </w:tc>
      <w:tc>
        <w:tcPr>
          <w:tcW w:w="4677" w:type="dxa"/>
          <w:vAlign w:val="center"/>
        </w:tcPr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ahoma" w:hAnsi="Tahoma" w:cs="Tahoma"/>
            </w:rPr>
          </w:pPr>
          <w:r w:rsidRPr="00242E8F">
            <w:rPr>
              <w:rFonts w:ascii="Tahoma" w:hAnsi="Tahoma" w:cs="Tahoma"/>
            </w:rPr>
            <w:t xml:space="preserve">Okulu: </w:t>
          </w:r>
          <w:r>
            <w:rPr>
              <w:rFonts w:ascii="Tahoma" w:hAnsi="Tahoma" w:cs="Tahoma"/>
            </w:rPr>
            <w:t xml:space="preserve">ALTINŞEHİR </w:t>
          </w:r>
          <w:r w:rsidRPr="00242E8F">
            <w:rPr>
              <w:rFonts w:ascii="Tahoma" w:hAnsi="Tahoma" w:cs="Tahoma"/>
            </w:rPr>
            <w:t xml:space="preserve"> İLKOKULU</w:t>
          </w:r>
        </w:p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ahoma" w:hAnsi="Tahoma" w:cs="Tahoma"/>
            </w:rPr>
          </w:pPr>
          <w:r w:rsidRPr="00242E8F">
            <w:rPr>
              <w:rFonts w:ascii="Tahoma" w:hAnsi="Tahoma" w:cs="Tahoma"/>
            </w:rPr>
            <w:t>Sınıfı: 3/A</w:t>
          </w:r>
        </w:p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242E8F">
            <w:rPr>
              <w:rFonts w:ascii="Tahoma" w:hAnsi="Tahoma" w:cs="Tahoma"/>
            </w:rPr>
            <w:t>Öğretmeni: ………………………………</w:t>
          </w:r>
        </w:p>
      </w:tc>
      <w:tc>
        <w:tcPr>
          <w:tcW w:w="5387" w:type="dxa"/>
          <w:vAlign w:val="center"/>
        </w:tcPr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ahoma" w:hAnsi="Tahoma" w:cs="Tahoma"/>
            </w:rPr>
          </w:pPr>
          <w:r w:rsidRPr="00242E8F">
            <w:rPr>
              <w:rFonts w:ascii="Tahoma" w:hAnsi="Tahoma" w:cs="Tahoma"/>
            </w:rPr>
            <w:t>2025 - 2026 EĞİTİM - ÖĞRETİM YILI</w:t>
          </w:r>
        </w:p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ahoma" w:hAnsi="Tahoma" w:cs="Tahoma"/>
            </w:rPr>
          </w:pPr>
          <w:r w:rsidRPr="00242E8F">
            <w:rPr>
              <w:rFonts w:ascii="Tahoma" w:hAnsi="Tahoma" w:cs="Tahoma"/>
            </w:rPr>
            <w:t>FEN BİLİMLERİ DERSİ</w:t>
          </w:r>
        </w:p>
        <w:p w:rsidR="007E111F" w:rsidRPr="00242E8F" w:rsidRDefault="007E111F" w:rsidP="00242E8F">
          <w:pPr>
            <w:jc w:val="center"/>
          </w:pPr>
          <w:r w:rsidRPr="00242E8F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7E111F" w:rsidRPr="00242E8F" w:rsidRDefault="007E111F" w:rsidP="00242E8F">
          <w:pPr>
            <w:tabs>
              <w:tab w:val="center" w:pos="4536"/>
              <w:tab w:val="right" w:pos="9072"/>
            </w:tabs>
            <w:spacing w:after="0" w:line="240" w:lineRule="auto"/>
            <w:jc w:val="center"/>
          </w:pPr>
          <w:r w:rsidRPr="00242E8F">
            <w:t>Ders Kitabı Yayınevi: SDR Dikey Yayıncılık</w:t>
          </w:r>
        </w:p>
      </w:tc>
    </w:tr>
  </w:tbl>
  <w:p w:rsidR="007E111F" w:rsidRDefault="007E111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1F" w:rsidRDefault="007E11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07330"/>
    <w:multiLevelType w:val="hybridMultilevel"/>
    <w:tmpl w:val="685AC7FA"/>
    <w:lvl w:ilvl="0" w:tplc="10C0DB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A2741"/>
    <w:multiLevelType w:val="hybridMultilevel"/>
    <w:tmpl w:val="BF2A48FA"/>
    <w:lvl w:ilvl="0" w:tplc="F5EA94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516"/>
    <w:rsid w:val="000160B6"/>
    <w:rsid w:val="00034BED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2477"/>
    <w:rsid w:val="001C33B6"/>
    <w:rsid w:val="002075D0"/>
    <w:rsid w:val="00214292"/>
    <w:rsid w:val="002254AB"/>
    <w:rsid w:val="0022576D"/>
    <w:rsid w:val="002258C7"/>
    <w:rsid w:val="00232BBA"/>
    <w:rsid w:val="00233EED"/>
    <w:rsid w:val="00242E8F"/>
    <w:rsid w:val="002557F3"/>
    <w:rsid w:val="00284D8E"/>
    <w:rsid w:val="002857BE"/>
    <w:rsid w:val="0028769F"/>
    <w:rsid w:val="002A5907"/>
    <w:rsid w:val="002B163D"/>
    <w:rsid w:val="002B78AE"/>
    <w:rsid w:val="002C1537"/>
    <w:rsid w:val="002C7AC2"/>
    <w:rsid w:val="002D038E"/>
    <w:rsid w:val="002D62BF"/>
    <w:rsid w:val="002E55BC"/>
    <w:rsid w:val="00304EE0"/>
    <w:rsid w:val="00313BA4"/>
    <w:rsid w:val="00330C97"/>
    <w:rsid w:val="00342A40"/>
    <w:rsid w:val="00344919"/>
    <w:rsid w:val="003461A8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3D1190"/>
    <w:rsid w:val="003D2F52"/>
    <w:rsid w:val="003D76DB"/>
    <w:rsid w:val="003F3F8C"/>
    <w:rsid w:val="00400EF1"/>
    <w:rsid w:val="00404BFF"/>
    <w:rsid w:val="0041383E"/>
    <w:rsid w:val="004178B2"/>
    <w:rsid w:val="004275BD"/>
    <w:rsid w:val="00435D9C"/>
    <w:rsid w:val="00442677"/>
    <w:rsid w:val="00443091"/>
    <w:rsid w:val="0044464F"/>
    <w:rsid w:val="004511E8"/>
    <w:rsid w:val="00470D6E"/>
    <w:rsid w:val="00473984"/>
    <w:rsid w:val="00474EE0"/>
    <w:rsid w:val="00475ECE"/>
    <w:rsid w:val="00497231"/>
    <w:rsid w:val="004A09D1"/>
    <w:rsid w:val="004A2D37"/>
    <w:rsid w:val="004B1E8D"/>
    <w:rsid w:val="004B5B55"/>
    <w:rsid w:val="00500F50"/>
    <w:rsid w:val="00501BF2"/>
    <w:rsid w:val="005042AD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B44E8"/>
    <w:rsid w:val="005C2161"/>
    <w:rsid w:val="005C4DA7"/>
    <w:rsid w:val="005C5200"/>
    <w:rsid w:val="005C7837"/>
    <w:rsid w:val="005E5ABA"/>
    <w:rsid w:val="005E6E54"/>
    <w:rsid w:val="005F18CC"/>
    <w:rsid w:val="006110AA"/>
    <w:rsid w:val="006142C3"/>
    <w:rsid w:val="00622F1F"/>
    <w:rsid w:val="006340F2"/>
    <w:rsid w:val="0064218B"/>
    <w:rsid w:val="00656706"/>
    <w:rsid w:val="006613F6"/>
    <w:rsid w:val="00676504"/>
    <w:rsid w:val="006805A5"/>
    <w:rsid w:val="00697DF7"/>
    <w:rsid w:val="006A6097"/>
    <w:rsid w:val="006B0FCD"/>
    <w:rsid w:val="006B7323"/>
    <w:rsid w:val="006E32BC"/>
    <w:rsid w:val="006E56E6"/>
    <w:rsid w:val="006F3CEF"/>
    <w:rsid w:val="006F5725"/>
    <w:rsid w:val="007033BE"/>
    <w:rsid w:val="007053EA"/>
    <w:rsid w:val="007172DA"/>
    <w:rsid w:val="00741C2A"/>
    <w:rsid w:val="007435CF"/>
    <w:rsid w:val="00757F8A"/>
    <w:rsid w:val="00773652"/>
    <w:rsid w:val="00781405"/>
    <w:rsid w:val="00782E4F"/>
    <w:rsid w:val="00784BDC"/>
    <w:rsid w:val="00792588"/>
    <w:rsid w:val="007A3DE0"/>
    <w:rsid w:val="007C0C23"/>
    <w:rsid w:val="007C26BB"/>
    <w:rsid w:val="007E111F"/>
    <w:rsid w:val="007E2BD4"/>
    <w:rsid w:val="007F6F20"/>
    <w:rsid w:val="00806327"/>
    <w:rsid w:val="00813A19"/>
    <w:rsid w:val="00815A00"/>
    <w:rsid w:val="008267C0"/>
    <w:rsid w:val="008273DA"/>
    <w:rsid w:val="008326D4"/>
    <w:rsid w:val="008329B9"/>
    <w:rsid w:val="00840783"/>
    <w:rsid w:val="00852AC8"/>
    <w:rsid w:val="008544FA"/>
    <w:rsid w:val="008576B3"/>
    <w:rsid w:val="008634E3"/>
    <w:rsid w:val="00865D74"/>
    <w:rsid w:val="008662D4"/>
    <w:rsid w:val="00871A88"/>
    <w:rsid w:val="008765D1"/>
    <w:rsid w:val="00883A32"/>
    <w:rsid w:val="00884557"/>
    <w:rsid w:val="00885265"/>
    <w:rsid w:val="008855C3"/>
    <w:rsid w:val="008A24C3"/>
    <w:rsid w:val="008A25D0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A13"/>
    <w:rsid w:val="00923D61"/>
    <w:rsid w:val="009242D1"/>
    <w:rsid w:val="009254D2"/>
    <w:rsid w:val="00932D32"/>
    <w:rsid w:val="00943BB5"/>
    <w:rsid w:val="009573F8"/>
    <w:rsid w:val="009625D7"/>
    <w:rsid w:val="00964729"/>
    <w:rsid w:val="009816B6"/>
    <w:rsid w:val="009857EE"/>
    <w:rsid w:val="00993F05"/>
    <w:rsid w:val="009B6736"/>
    <w:rsid w:val="009C325D"/>
    <w:rsid w:val="009D4619"/>
    <w:rsid w:val="009D49CD"/>
    <w:rsid w:val="009D740D"/>
    <w:rsid w:val="009E217B"/>
    <w:rsid w:val="00A0180C"/>
    <w:rsid w:val="00A03248"/>
    <w:rsid w:val="00A11002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6B08"/>
    <w:rsid w:val="00A47C93"/>
    <w:rsid w:val="00A50A6D"/>
    <w:rsid w:val="00A52FC1"/>
    <w:rsid w:val="00A61C7C"/>
    <w:rsid w:val="00A63B84"/>
    <w:rsid w:val="00A66C46"/>
    <w:rsid w:val="00A733DC"/>
    <w:rsid w:val="00A73DBC"/>
    <w:rsid w:val="00A76D8E"/>
    <w:rsid w:val="00A8018A"/>
    <w:rsid w:val="00A836C7"/>
    <w:rsid w:val="00A8790B"/>
    <w:rsid w:val="00AA4253"/>
    <w:rsid w:val="00AB6322"/>
    <w:rsid w:val="00AC33B1"/>
    <w:rsid w:val="00AD3CD8"/>
    <w:rsid w:val="00AE024E"/>
    <w:rsid w:val="00AE643F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15816"/>
    <w:rsid w:val="00B20608"/>
    <w:rsid w:val="00B20868"/>
    <w:rsid w:val="00B34B64"/>
    <w:rsid w:val="00B4220D"/>
    <w:rsid w:val="00B4595A"/>
    <w:rsid w:val="00B50263"/>
    <w:rsid w:val="00B52A06"/>
    <w:rsid w:val="00B61DBD"/>
    <w:rsid w:val="00B64BBB"/>
    <w:rsid w:val="00B73B74"/>
    <w:rsid w:val="00B8003B"/>
    <w:rsid w:val="00B83E6D"/>
    <w:rsid w:val="00B94450"/>
    <w:rsid w:val="00BA7B0B"/>
    <w:rsid w:val="00BB23D5"/>
    <w:rsid w:val="00BB68E3"/>
    <w:rsid w:val="00BC24F9"/>
    <w:rsid w:val="00BC2F31"/>
    <w:rsid w:val="00BC673F"/>
    <w:rsid w:val="00BD07F8"/>
    <w:rsid w:val="00BD590C"/>
    <w:rsid w:val="00BE5780"/>
    <w:rsid w:val="00BF0BF9"/>
    <w:rsid w:val="00BF363E"/>
    <w:rsid w:val="00C00018"/>
    <w:rsid w:val="00C04102"/>
    <w:rsid w:val="00C06E5D"/>
    <w:rsid w:val="00C22A22"/>
    <w:rsid w:val="00C22C51"/>
    <w:rsid w:val="00C26315"/>
    <w:rsid w:val="00C3448E"/>
    <w:rsid w:val="00C471BE"/>
    <w:rsid w:val="00C51B90"/>
    <w:rsid w:val="00C54BCA"/>
    <w:rsid w:val="00C604B7"/>
    <w:rsid w:val="00C63163"/>
    <w:rsid w:val="00C76ED6"/>
    <w:rsid w:val="00C77C7D"/>
    <w:rsid w:val="00C80F0D"/>
    <w:rsid w:val="00C82964"/>
    <w:rsid w:val="00C842C4"/>
    <w:rsid w:val="00C90F79"/>
    <w:rsid w:val="00C96D7C"/>
    <w:rsid w:val="00C97E7A"/>
    <w:rsid w:val="00CA0EDC"/>
    <w:rsid w:val="00CB1AF2"/>
    <w:rsid w:val="00CB74F6"/>
    <w:rsid w:val="00CB7F0D"/>
    <w:rsid w:val="00CE04A2"/>
    <w:rsid w:val="00CE751D"/>
    <w:rsid w:val="00CF2C8F"/>
    <w:rsid w:val="00D034F0"/>
    <w:rsid w:val="00D061B0"/>
    <w:rsid w:val="00D1388C"/>
    <w:rsid w:val="00D21033"/>
    <w:rsid w:val="00D22460"/>
    <w:rsid w:val="00D30972"/>
    <w:rsid w:val="00D3535B"/>
    <w:rsid w:val="00D50F98"/>
    <w:rsid w:val="00D70E5A"/>
    <w:rsid w:val="00D7137E"/>
    <w:rsid w:val="00D74626"/>
    <w:rsid w:val="00D77AE1"/>
    <w:rsid w:val="00D80594"/>
    <w:rsid w:val="00D84810"/>
    <w:rsid w:val="00D87C71"/>
    <w:rsid w:val="00D93DCB"/>
    <w:rsid w:val="00D94632"/>
    <w:rsid w:val="00D95C9F"/>
    <w:rsid w:val="00D970D0"/>
    <w:rsid w:val="00DA7CA3"/>
    <w:rsid w:val="00DC356D"/>
    <w:rsid w:val="00DD16B9"/>
    <w:rsid w:val="00DD760B"/>
    <w:rsid w:val="00DF3888"/>
    <w:rsid w:val="00DF63D1"/>
    <w:rsid w:val="00DF78C2"/>
    <w:rsid w:val="00E0273E"/>
    <w:rsid w:val="00E1000E"/>
    <w:rsid w:val="00E31D4A"/>
    <w:rsid w:val="00E54078"/>
    <w:rsid w:val="00E56D85"/>
    <w:rsid w:val="00E609F2"/>
    <w:rsid w:val="00E654C8"/>
    <w:rsid w:val="00E6625B"/>
    <w:rsid w:val="00E67895"/>
    <w:rsid w:val="00E704BB"/>
    <w:rsid w:val="00E71AF0"/>
    <w:rsid w:val="00E74DEE"/>
    <w:rsid w:val="00E76047"/>
    <w:rsid w:val="00E76C6B"/>
    <w:rsid w:val="00E854EE"/>
    <w:rsid w:val="00EA3A97"/>
    <w:rsid w:val="00EA5A76"/>
    <w:rsid w:val="00EA6052"/>
    <w:rsid w:val="00EA7B7B"/>
    <w:rsid w:val="00EB45D5"/>
    <w:rsid w:val="00EC6066"/>
    <w:rsid w:val="00ED6BAC"/>
    <w:rsid w:val="00EE09F9"/>
    <w:rsid w:val="00EE7465"/>
    <w:rsid w:val="00EF68ED"/>
    <w:rsid w:val="00F1107C"/>
    <w:rsid w:val="00F11BA1"/>
    <w:rsid w:val="00F11DDD"/>
    <w:rsid w:val="00F1390E"/>
    <w:rsid w:val="00F13DA9"/>
    <w:rsid w:val="00F20801"/>
    <w:rsid w:val="00F22E79"/>
    <w:rsid w:val="00F2437A"/>
    <w:rsid w:val="00F6044D"/>
    <w:rsid w:val="00F65F64"/>
    <w:rsid w:val="00F858E5"/>
    <w:rsid w:val="00F91D80"/>
    <w:rsid w:val="00F9555C"/>
    <w:rsid w:val="00F96142"/>
    <w:rsid w:val="00FB4106"/>
    <w:rsid w:val="00FB5C56"/>
    <w:rsid w:val="00FB5E66"/>
    <w:rsid w:val="00FC49E8"/>
    <w:rsid w:val="00FD7872"/>
    <w:rsid w:val="00FE48EF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65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6516"/>
    <w:rPr>
      <w:rFonts w:cs="Times New Roman"/>
    </w:rPr>
  </w:style>
  <w:style w:type="table" w:styleId="TableGrid">
    <w:name w:val="Table Grid"/>
    <w:basedOn w:val="TableNormal"/>
    <w:uiPriority w:val="99"/>
    <w:rsid w:val="008D65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C51B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A7B0B"/>
    <w:pPr>
      <w:ind w:left="720"/>
      <w:contextualSpacing/>
    </w:pPr>
  </w:style>
  <w:style w:type="table" w:customStyle="1" w:styleId="TabloKlavuzu2">
    <w:name w:val="Tablo Kılavuzu2"/>
    <w:uiPriority w:val="99"/>
    <w:rsid w:val="00EE74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EE74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13</Pages>
  <Words>2654</Words>
  <Characters>15132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www.mbsunu.com</dc:creator>
  <cp:keywords/>
  <dc:description/>
  <cp:lastModifiedBy>zeynal80@gmail.com</cp:lastModifiedBy>
  <cp:revision>35</cp:revision>
  <dcterms:created xsi:type="dcterms:W3CDTF">2024-08-12T06:18:00Z</dcterms:created>
  <dcterms:modified xsi:type="dcterms:W3CDTF">2025-08-27T06:25:00Z</dcterms:modified>
</cp:coreProperties>
</file>